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659A1" w14:textId="77777777" w:rsidR="00C944A8" w:rsidRDefault="00C944A8" w:rsidP="00C944A8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TRYE</w:t>
      </w:r>
      <w:r>
        <w:rPr>
          <w:rFonts w:ascii="Times New Roman" w:hAnsi="Times New Roman" w:cs="Times New Roman"/>
          <w:sz w:val="24"/>
          <w:szCs w:val="24"/>
        </w:rPr>
        <w:t xml:space="preserve">       (fl.1410)</w:t>
      </w:r>
    </w:p>
    <w:p w14:paraId="3E9927D7" w14:textId="77777777" w:rsidR="00C944A8" w:rsidRDefault="00C944A8" w:rsidP="00C944A8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149A3F58" w14:textId="77777777" w:rsidR="00C944A8" w:rsidRDefault="00C944A8" w:rsidP="00C944A8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2A657B8A" w14:textId="77777777" w:rsidR="003601C5" w:rsidRDefault="003601C5" w:rsidP="003601C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Aug.1406</w:t>
      </w:r>
      <w:r>
        <w:rPr>
          <w:rFonts w:cs="Times New Roman"/>
          <w:szCs w:val="24"/>
        </w:rPr>
        <w:tab/>
        <w:t xml:space="preserve">He was a juror on the inquisition mandamus held in Gloucester into lands </w:t>
      </w:r>
    </w:p>
    <w:p w14:paraId="1241304E" w14:textId="77777777" w:rsidR="003601C5" w:rsidRDefault="003601C5" w:rsidP="003601C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Margaret Berkeley(q.v.).</w:t>
      </w:r>
    </w:p>
    <w:p w14:paraId="1A0419FB" w14:textId="2A657F25" w:rsidR="003601C5" w:rsidRDefault="003601C5" w:rsidP="003601C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76884">
          <w:rPr>
            <w:rStyle w:val="Hyperlink"/>
            <w:rFonts w:cs="Times New Roman"/>
            <w:szCs w:val="24"/>
          </w:rPr>
          <w:t>https://inquisitionspostmortem.ac.uk/view/inquisition/19-042/44</w:t>
        </w:r>
      </w:hyperlink>
      <w:r>
        <w:rPr>
          <w:rFonts w:cs="Times New Roman"/>
          <w:szCs w:val="24"/>
        </w:rPr>
        <w:t xml:space="preserve"> )</w:t>
      </w:r>
    </w:p>
    <w:p w14:paraId="7C7CDD72" w14:textId="77777777" w:rsidR="00C944A8" w:rsidRDefault="00C944A8" w:rsidP="00C944A8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Jun.1410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Gloucestershire the moiety of the taxes of a fifteenth and a tenth which were granted to the King at the last Parliament.</w:t>
      </w:r>
    </w:p>
    <w:p w14:paraId="5D484D62" w14:textId="77777777" w:rsidR="00C944A8" w:rsidRDefault="00C944A8" w:rsidP="00C944A8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(C.F.R. 1405-13 p.179)</w:t>
      </w:r>
    </w:p>
    <w:p w14:paraId="39CD82E4" w14:textId="77777777" w:rsidR="00C944A8" w:rsidRDefault="00C944A8" w:rsidP="00C944A8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1C2339F3" w14:textId="77777777" w:rsidR="00C944A8" w:rsidRDefault="00C944A8" w:rsidP="00C944A8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0E72DFF2" w14:textId="77777777" w:rsidR="00C944A8" w:rsidRDefault="00C944A8" w:rsidP="00C944A8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July 2022</w:t>
      </w:r>
    </w:p>
    <w:p w14:paraId="65C87FE7" w14:textId="54FEA9E6" w:rsidR="00BA00AB" w:rsidRPr="003601C5" w:rsidRDefault="003601C5" w:rsidP="003601C5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February 2025</w:t>
      </w:r>
    </w:p>
    <w:sectPr w:rsidR="00BA00AB" w:rsidRPr="003601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58F6A" w14:textId="77777777" w:rsidR="00A43183" w:rsidRDefault="00A43183" w:rsidP="009139A6">
      <w:r>
        <w:separator/>
      </w:r>
    </w:p>
  </w:endnote>
  <w:endnote w:type="continuationSeparator" w:id="0">
    <w:p w14:paraId="50253974" w14:textId="77777777" w:rsidR="00A43183" w:rsidRDefault="00A4318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63FA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B574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C8E6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C834E" w14:textId="77777777" w:rsidR="00A43183" w:rsidRDefault="00A43183" w:rsidP="009139A6">
      <w:r>
        <w:separator/>
      </w:r>
    </w:p>
  </w:footnote>
  <w:footnote w:type="continuationSeparator" w:id="0">
    <w:p w14:paraId="6616B35B" w14:textId="77777777" w:rsidR="00A43183" w:rsidRDefault="00A4318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5B92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BA36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2FF8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4A8"/>
    <w:rsid w:val="000666E0"/>
    <w:rsid w:val="002510B7"/>
    <w:rsid w:val="003601C5"/>
    <w:rsid w:val="005C130B"/>
    <w:rsid w:val="00826F5C"/>
    <w:rsid w:val="009139A6"/>
    <w:rsid w:val="009448BB"/>
    <w:rsid w:val="00947624"/>
    <w:rsid w:val="00A3176C"/>
    <w:rsid w:val="00A43183"/>
    <w:rsid w:val="00AE65F8"/>
    <w:rsid w:val="00BA00AB"/>
    <w:rsid w:val="00C944A8"/>
    <w:rsid w:val="00CB4ED9"/>
    <w:rsid w:val="00DA2560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562E53"/>
  <w15:chartTrackingRefBased/>
  <w15:docId w15:val="{9915281C-1E55-443E-801F-99824E676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4A8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601C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9-042/4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2024-01-07T19:00:00Z</dcterms:created>
  <dcterms:modified xsi:type="dcterms:W3CDTF">2025-02-07T12:19:00Z</dcterms:modified>
</cp:coreProperties>
</file>